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F478D" w14:textId="77777777" w:rsidR="00EE565F" w:rsidRDefault="00EE565F" w:rsidP="00EE565F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Agnes BUTTLER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fl.1479)</w:t>
      </w:r>
    </w:p>
    <w:p w14:paraId="23C8C444" w14:textId="77777777" w:rsidR="00EE565F" w:rsidRDefault="00EE565F" w:rsidP="00EE565F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Nurse of Anne and George, children of Edward IV.</w:t>
      </w:r>
    </w:p>
    <w:p w14:paraId="681E2896" w14:textId="77777777" w:rsidR="00EE565F" w:rsidRDefault="00EE565F" w:rsidP="00EE565F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6807F20F" w14:textId="77777777" w:rsidR="00EE565F" w:rsidRDefault="00EE565F" w:rsidP="00EE565F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13DE150D" w14:textId="77777777" w:rsidR="00EE565F" w:rsidRDefault="00EE565F" w:rsidP="00EE565F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Thomas.   (C.P.R. 1476-85 p.157)</w:t>
      </w:r>
    </w:p>
    <w:p w14:paraId="49DA40E7" w14:textId="77777777" w:rsidR="00EE565F" w:rsidRDefault="00EE565F" w:rsidP="00EE565F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54F8CC10" w14:textId="77777777" w:rsidR="00EE565F" w:rsidRDefault="00EE565F" w:rsidP="00EE565F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67B95C19" w14:textId="77777777" w:rsidR="00EE565F" w:rsidRDefault="00EE565F" w:rsidP="00EE565F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7 May1479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She was granted an annuity of £10 for her good service towards the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King</w:t>
      </w:r>
      <w:proofErr w:type="gramEnd"/>
    </w:p>
    <w:p w14:paraId="4D0F2690" w14:textId="77777777" w:rsidR="00EE565F" w:rsidRDefault="00EE565F" w:rsidP="00EE565F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and Elizabeth Woodville.   (ibid.)</w:t>
      </w:r>
    </w:p>
    <w:p w14:paraId="59474956" w14:textId="77777777" w:rsidR="00EE565F" w:rsidRDefault="00EE565F" w:rsidP="00EE565F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1ED55F15" w14:textId="77777777" w:rsidR="00EE565F" w:rsidRDefault="00EE565F" w:rsidP="00EE565F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7AAD5F40" w14:textId="77777777" w:rsidR="00EE565F" w:rsidRDefault="00EE565F" w:rsidP="00EE565F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9 June 2021</w:t>
      </w:r>
    </w:p>
    <w:p w14:paraId="6682F46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2BBF42" w14:textId="77777777" w:rsidR="00EE565F" w:rsidRDefault="00EE565F" w:rsidP="009139A6">
      <w:r>
        <w:separator/>
      </w:r>
    </w:p>
  </w:endnote>
  <w:endnote w:type="continuationSeparator" w:id="0">
    <w:p w14:paraId="17490A11" w14:textId="77777777" w:rsidR="00EE565F" w:rsidRDefault="00EE565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C976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882F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DD7D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79CD1" w14:textId="77777777" w:rsidR="00EE565F" w:rsidRDefault="00EE565F" w:rsidP="009139A6">
      <w:r>
        <w:separator/>
      </w:r>
    </w:p>
  </w:footnote>
  <w:footnote w:type="continuationSeparator" w:id="0">
    <w:p w14:paraId="28722DD1" w14:textId="77777777" w:rsidR="00EE565F" w:rsidRDefault="00EE565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57D8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9C12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6A2B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565F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EE565F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1D6CDC"/>
  <w15:chartTrackingRefBased/>
  <w15:docId w15:val="{70A09997-8D96-4663-BC06-9391AD9BA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565F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2021-06-10T08:11:00Z</dcterms:created>
  <dcterms:modified xsi:type="dcterms:W3CDTF">2021-06-10T08:12:00Z</dcterms:modified>
</cp:coreProperties>
</file>